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FE7" w:rsidRPr="00D12D05" w:rsidRDefault="00887FE7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8</w:t>
      </w:r>
    </w:p>
    <w:p w:rsidR="00887FE7" w:rsidRPr="00D12D05" w:rsidRDefault="00887FE7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887FE7" w:rsidRPr="00D12D05" w:rsidRDefault="00887FE7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28.10.2019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87FE7" w:rsidRDefault="00887FE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87FE7" w:rsidRPr="003567AC" w:rsidRDefault="00887FE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567AC">
        <w:rPr>
          <w:rFonts w:ascii="Times New Roman" w:hAnsi="Times New Roman"/>
          <w:sz w:val="28"/>
          <w:szCs w:val="28"/>
        </w:rPr>
        <w:t>Приложение №</w:t>
      </w:r>
      <w:r>
        <w:rPr>
          <w:rFonts w:ascii="Times New Roman" w:hAnsi="Times New Roman"/>
          <w:sz w:val="28"/>
          <w:szCs w:val="28"/>
        </w:rPr>
        <w:t xml:space="preserve"> 9</w:t>
      </w:r>
    </w:p>
    <w:p w:rsidR="00887FE7" w:rsidRPr="003567AC" w:rsidRDefault="00887FE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887FE7" w:rsidRPr="003567AC" w:rsidRDefault="00887FE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14.12.2018 №210</w:t>
      </w:r>
    </w:p>
    <w:p w:rsidR="00887FE7" w:rsidRPr="003567AC" w:rsidRDefault="00887FE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87FE7" w:rsidRPr="003567AC" w:rsidRDefault="00887FE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2019 год</w:t>
      </w:r>
    </w:p>
    <w:p w:rsidR="00887FE7" w:rsidRPr="003567AC" w:rsidRDefault="00887FE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87FE7" w:rsidRDefault="00887FE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60"/>
        <w:gridCol w:w="416"/>
        <w:gridCol w:w="461"/>
        <w:gridCol w:w="1191"/>
      </w:tblGrid>
      <w:tr w:rsidR="00887FE7" w:rsidRPr="00ED7046" w:rsidTr="00ED7046">
        <w:trPr>
          <w:cantSplit/>
          <w:trHeight w:val="230"/>
          <w:tblHeader/>
        </w:trPr>
        <w:tc>
          <w:tcPr>
            <w:tcW w:w="8260" w:type="dxa"/>
            <w:vMerge w:val="restart"/>
            <w:vAlign w:val="center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16" w:type="dxa"/>
            <w:vMerge w:val="restart"/>
            <w:vAlign w:val="center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1" w:type="dxa"/>
            <w:vMerge w:val="restart"/>
            <w:vAlign w:val="center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191" w:type="dxa"/>
            <w:vMerge w:val="restart"/>
            <w:vAlign w:val="center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887FE7" w:rsidRPr="00ED7046" w:rsidTr="00ED7046">
        <w:trPr>
          <w:cantSplit/>
          <w:trHeight w:val="269"/>
          <w:tblHeader/>
        </w:trPr>
        <w:tc>
          <w:tcPr>
            <w:tcW w:w="8260" w:type="dxa"/>
            <w:vMerge/>
            <w:vAlign w:val="center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vMerge/>
            <w:vAlign w:val="center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vMerge/>
            <w:vAlign w:val="center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87FE7" w:rsidRPr="00ED7046" w:rsidTr="00ED7046">
        <w:trPr>
          <w:cantSplit/>
          <w:trHeight w:val="20"/>
          <w:tblHeader/>
        </w:trPr>
        <w:tc>
          <w:tcPr>
            <w:tcW w:w="8260" w:type="dxa"/>
            <w:vAlign w:val="center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vAlign w:val="center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1" w:type="dxa"/>
            <w:vAlign w:val="center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1" w:type="dxa"/>
            <w:vAlign w:val="center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492 434,7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5 655,8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25 656,2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143 610,5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37 153,4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1 461,7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  <w:bookmarkStart w:id="0" w:name="_GoBack"/>
            <w:bookmarkEnd w:id="0"/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278 391,5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6 346,4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6 346,4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37 394,3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30 304,0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1 572,7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301 551,5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2 771,1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15 182,6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77 873,2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109 295,5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10 136,5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86 292,6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1 862 484,5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1 473 502,3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242 879,9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105 516,9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40 585,3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1 442,4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343,0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1 099,4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1 761 080,5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600 055,5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893 240,4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127 463,1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115 933,8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24 387,6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157 172,6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151 003,6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6 169,0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2 314,7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2 314,7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389 440,6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5 072,0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300 707,7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68 595,3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413 946,4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100 050,3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306 179,0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1 940,7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5 776,5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27 157,6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4 747,4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 xml:space="preserve">4 747,4 </w:t>
            </w:r>
          </w:p>
        </w:tc>
      </w:tr>
      <w:tr w:rsidR="00887FE7" w:rsidRPr="00ED7046" w:rsidTr="00ED7046">
        <w:trPr>
          <w:cantSplit/>
          <w:trHeight w:val="20"/>
        </w:trPr>
        <w:tc>
          <w:tcPr>
            <w:tcW w:w="8260" w:type="dxa"/>
            <w:noWrap/>
          </w:tcPr>
          <w:p w:rsidR="00887FE7" w:rsidRPr="00ED7046" w:rsidRDefault="00887FE7" w:rsidP="00ED70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16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noWrap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vAlign w:val="bottom"/>
          </w:tcPr>
          <w:p w:rsidR="00887FE7" w:rsidRPr="00ED7046" w:rsidRDefault="00887FE7" w:rsidP="00ED70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D7046">
              <w:rPr>
                <w:rFonts w:ascii="Times New Roman" w:hAnsi="Times New Roman"/>
                <w:sz w:val="20"/>
                <w:szCs w:val="20"/>
              </w:rPr>
              <w:t>5 457 513,5</w:t>
            </w:r>
          </w:p>
        </w:tc>
      </w:tr>
    </w:tbl>
    <w:p w:rsidR="00887FE7" w:rsidRDefault="00887FE7" w:rsidP="005F61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Прямоугольник 1" o:spid="_x0000_s1026" style="position:absolute;left:0;text-align:left;margin-left:509.4pt;margin-top:-18.5pt;width:21pt;height:24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" filled="f" stroked="f">
            <v:textbox>
              <w:txbxContent>
                <w:p w:rsidR="00887FE7" w:rsidRPr="00827A24" w:rsidRDefault="00887FE7" w:rsidP="005F61A7">
                  <w:pPr>
                    <w:rPr>
                      <w:sz w:val="28"/>
                      <w:szCs w:val="28"/>
                    </w:rPr>
                  </w:pPr>
                  <w:r w:rsidRPr="00827A24"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sectPr w:rsidR="00887FE7" w:rsidSect="00407C44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6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FE7" w:rsidRDefault="00887FE7" w:rsidP="00E619A7">
      <w:pPr>
        <w:spacing w:after="0" w:line="240" w:lineRule="auto"/>
      </w:pPr>
      <w:r>
        <w:separator/>
      </w:r>
    </w:p>
  </w:endnote>
  <w:endnote w:type="continuationSeparator" w:id="0">
    <w:p w:rsidR="00887FE7" w:rsidRDefault="00887FE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FE7" w:rsidRDefault="00887FE7" w:rsidP="00E619A7">
      <w:pPr>
        <w:spacing w:after="0" w:line="240" w:lineRule="auto"/>
      </w:pPr>
      <w:r>
        <w:separator/>
      </w:r>
    </w:p>
  </w:footnote>
  <w:footnote w:type="continuationSeparator" w:id="0">
    <w:p w:rsidR="00887FE7" w:rsidRDefault="00887FE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FE7" w:rsidRDefault="00887FE7" w:rsidP="004E3D3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87FE7" w:rsidRDefault="00887FE7" w:rsidP="003567A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FE7" w:rsidRDefault="00887FE7" w:rsidP="004E3D3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169</w:t>
    </w:r>
    <w:r>
      <w:rPr>
        <w:rStyle w:val="PageNumber"/>
      </w:rPr>
      <w:fldChar w:fldCharType="end"/>
    </w:r>
  </w:p>
  <w:p w:rsidR="00887FE7" w:rsidRDefault="00887FE7" w:rsidP="007A007B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2FC"/>
    <w:rsid w:val="00043CBE"/>
    <w:rsid w:val="000530F6"/>
    <w:rsid w:val="000F5406"/>
    <w:rsid w:val="00126E9E"/>
    <w:rsid w:val="00147B0B"/>
    <w:rsid w:val="00162D8B"/>
    <w:rsid w:val="00255EA7"/>
    <w:rsid w:val="002626C5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580B38"/>
    <w:rsid w:val="005A590F"/>
    <w:rsid w:val="005E14B3"/>
    <w:rsid w:val="005F0725"/>
    <w:rsid w:val="005F61A7"/>
    <w:rsid w:val="00615C20"/>
    <w:rsid w:val="00674CB7"/>
    <w:rsid w:val="006B446A"/>
    <w:rsid w:val="006C47E0"/>
    <w:rsid w:val="006E1A1C"/>
    <w:rsid w:val="006E3598"/>
    <w:rsid w:val="007115D2"/>
    <w:rsid w:val="0074264E"/>
    <w:rsid w:val="00745CA2"/>
    <w:rsid w:val="00791F48"/>
    <w:rsid w:val="00793DF4"/>
    <w:rsid w:val="007A007B"/>
    <w:rsid w:val="00827A24"/>
    <w:rsid w:val="00837D84"/>
    <w:rsid w:val="00887FE7"/>
    <w:rsid w:val="008E02FC"/>
    <w:rsid w:val="008F6AED"/>
    <w:rsid w:val="00943092"/>
    <w:rsid w:val="00946EFF"/>
    <w:rsid w:val="009E395E"/>
    <w:rsid w:val="00A1338E"/>
    <w:rsid w:val="00A372B7"/>
    <w:rsid w:val="00AE3837"/>
    <w:rsid w:val="00B01386"/>
    <w:rsid w:val="00B140C5"/>
    <w:rsid w:val="00B263E5"/>
    <w:rsid w:val="00B51A53"/>
    <w:rsid w:val="00B90C74"/>
    <w:rsid w:val="00C37951"/>
    <w:rsid w:val="00CA4D8D"/>
    <w:rsid w:val="00D12D05"/>
    <w:rsid w:val="00D40128"/>
    <w:rsid w:val="00D564E8"/>
    <w:rsid w:val="00D8084D"/>
    <w:rsid w:val="00E619A7"/>
    <w:rsid w:val="00E61D41"/>
    <w:rsid w:val="00EB2A62"/>
    <w:rsid w:val="00ED7046"/>
    <w:rsid w:val="00ED76BC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64A"/>
    <w:pPr>
      <w:spacing w:after="160" w:line="259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55EA7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619A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619A7"/>
    <w:rPr>
      <w:rFonts w:cs="Times New Roman"/>
    </w:rPr>
  </w:style>
  <w:style w:type="paragraph" w:customStyle="1" w:styleId="xl84">
    <w:name w:val="xl84"/>
    <w:basedOn w:val="Normal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Normal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PageNumber">
    <w:name w:val="page number"/>
    <w:basedOn w:val="DefaultParagraphFont"/>
    <w:uiPriority w:val="99"/>
    <w:rsid w:val="003567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70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2</Pages>
  <Words>527</Words>
  <Characters>3007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37</cp:revision>
  <cp:lastPrinted>2019-02-21T07:38:00Z</cp:lastPrinted>
  <dcterms:created xsi:type="dcterms:W3CDTF">2017-11-10T11:55:00Z</dcterms:created>
  <dcterms:modified xsi:type="dcterms:W3CDTF">2019-10-25T12:35:00Z</dcterms:modified>
</cp:coreProperties>
</file>